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2A2C5" w14:textId="77777777" w:rsidR="00C93612" w:rsidRDefault="00C93612" w:rsidP="00C9361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Robert MELBURN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619B5BF2" w14:textId="77777777" w:rsidR="00C93612" w:rsidRDefault="00C93612" w:rsidP="00C9361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Foston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Derbyshire.</w:t>
      </w:r>
    </w:p>
    <w:p w14:paraId="202340D6" w14:textId="77777777" w:rsidR="00C93612" w:rsidRDefault="00C93612" w:rsidP="00C9361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37B1721" w14:textId="77777777" w:rsidR="00C93612" w:rsidRDefault="00C93612" w:rsidP="00C9361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433081C" w14:textId="77777777" w:rsidR="00C93612" w:rsidRDefault="00C93612" w:rsidP="00C9361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trespass against 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Quynton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Abbot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Rocester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</w:t>
      </w:r>
    </w:p>
    <w:p w14:paraId="54CAD9B6" w14:textId="77777777" w:rsidR="00C93612" w:rsidRDefault="00C93612" w:rsidP="00C9361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Staffordshire(q.v.), and Thomas Clerk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Foston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050EF629" w14:textId="77777777" w:rsidR="00C93612" w:rsidRDefault="00C93612" w:rsidP="00C9361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2A062A9C" w14:textId="77777777" w:rsidR="00C93612" w:rsidRDefault="00C93612" w:rsidP="00C9361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99D607D" w14:textId="77777777" w:rsidR="00C93612" w:rsidRDefault="00C93612" w:rsidP="00C9361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58B6FA1" w14:textId="77777777" w:rsidR="00C93612" w:rsidRDefault="00C93612" w:rsidP="00C9361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31 December 2021</w:t>
      </w:r>
    </w:p>
    <w:p w14:paraId="7B9DBA6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F407E" w14:textId="77777777" w:rsidR="00C93612" w:rsidRDefault="00C93612" w:rsidP="009139A6">
      <w:r>
        <w:separator/>
      </w:r>
    </w:p>
  </w:endnote>
  <w:endnote w:type="continuationSeparator" w:id="0">
    <w:p w14:paraId="175DC2BD" w14:textId="77777777" w:rsidR="00C93612" w:rsidRDefault="00C936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13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2BF4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C0D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46A1D" w14:textId="77777777" w:rsidR="00C93612" w:rsidRDefault="00C93612" w:rsidP="009139A6">
      <w:r>
        <w:separator/>
      </w:r>
    </w:p>
  </w:footnote>
  <w:footnote w:type="continuationSeparator" w:id="0">
    <w:p w14:paraId="7170B6BC" w14:textId="77777777" w:rsidR="00C93612" w:rsidRDefault="00C936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B53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AA8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7D4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61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93612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CE764"/>
  <w15:chartTrackingRefBased/>
  <w15:docId w15:val="{9881EC80-BAF9-40DE-9FA1-3D092992C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936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2022-01-28T20:44:00Z</dcterms:created>
  <dcterms:modified xsi:type="dcterms:W3CDTF">2022-01-28T20:44:00Z</dcterms:modified>
</cp:coreProperties>
</file>